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874B27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874B27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874B2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874B2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874B2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874B2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874B2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874B27">
        <w:rPr>
          <w:b w:val="0"/>
        </w:rPr>
        <w:t xml:space="preserve"> 60/2307-21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874B27" w:rsidP="00232C8F">
            <w:r>
              <w:t>Педагог-организатор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874B27" w:rsidP="00232C8F">
            <w:r>
              <w:t>25481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874B27" w:rsidRPr="00874B27">
        <w:rPr>
          <w:rStyle w:val="aa"/>
        </w:rPr>
        <w:t xml:space="preserve"> Педагогический персонал  (не осуществляющий учебный процесс)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874B27" w:rsidRPr="00874B27">
        <w:rPr>
          <w:rStyle w:val="aa"/>
        </w:rPr>
        <w:t>2;  60/2307-21, 61/2307-21А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874B27" w:rsidRPr="00874B27">
        <w:rPr>
          <w:u w:val="single"/>
        </w:rPr>
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874B27" w:rsidP="00BA30DE">
            <w:pPr>
              <w:jc w:val="center"/>
            </w:pPr>
            <w:r>
              <w:t>3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874B27" w:rsidP="00BA30DE">
            <w:pPr>
              <w:jc w:val="center"/>
            </w:pPr>
            <w:r>
              <w:t>6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874B27" w:rsidP="00BA30DE">
            <w:pPr>
              <w:jc w:val="center"/>
            </w:pPr>
            <w:r>
              <w:t>6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874B27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874B27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874B27" w:rsidP="00BA30DE">
            <w:pPr>
              <w:jc w:val="center"/>
            </w:pPr>
            <w:r>
              <w:t>162-846-542 87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874B27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874B27" w:rsidRDefault="00874B27" w:rsidP="00BA30DE">
            <w:pPr>
              <w:jc w:val="center"/>
            </w:pPr>
            <w:r>
              <w:t>080-359-268 68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74B27" w:rsidRPr="00D15B1E" w:rsidRDefault="00874B27" w:rsidP="00AD14A4">
            <w:pPr>
              <w:rPr>
                <w:rStyle w:val="a7"/>
              </w:rPr>
            </w:pPr>
          </w:p>
        </w:tc>
      </w:tr>
      <w:tr w:rsidR="00874B27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874B27" w:rsidRDefault="00874B27" w:rsidP="00BA30DE">
            <w:pPr>
              <w:jc w:val="center"/>
            </w:pPr>
            <w:r>
              <w:t>118-760-225 59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74B27" w:rsidRPr="00D15B1E" w:rsidRDefault="00874B27" w:rsidP="00AD14A4">
            <w:pPr>
              <w:rPr>
                <w:rStyle w:val="a7"/>
              </w:rPr>
            </w:pPr>
          </w:p>
        </w:tc>
      </w:tr>
      <w:tr w:rsidR="00874B27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874B27" w:rsidRDefault="00874B27" w:rsidP="00BA30DE">
            <w:pPr>
              <w:jc w:val="center"/>
            </w:pPr>
            <w:r>
              <w:t>063-280-638 52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74B27" w:rsidRPr="00D15B1E" w:rsidRDefault="00874B27" w:rsidP="00AD14A4">
            <w:pPr>
              <w:rPr>
                <w:rStyle w:val="a7"/>
              </w:rPr>
            </w:pPr>
          </w:p>
        </w:tc>
      </w:tr>
      <w:tr w:rsidR="00874B27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874B27" w:rsidRDefault="00874B27" w:rsidP="00BA30DE">
            <w:pPr>
              <w:jc w:val="center"/>
            </w:pPr>
            <w:r>
              <w:t>035-915-011 40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74B27" w:rsidRPr="00D15B1E" w:rsidRDefault="00874B27" w:rsidP="00AD14A4">
            <w:pPr>
              <w:rPr>
                <w:rStyle w:val="a7"/>
              </w:rPr>
            </w:pPr>
          </w:p>
        </w:tc>
      </w:tr>
      <w:tr w:rsidR="00874B27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874B27" w:rsidRDefault="00874B27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74B27" w:rsidRPr="00D15B1E" w:rsidRDefault="00874B27" w:rsidP="00AD14A4">
            <w:pPr>
              <w:rPr>
                <w:rStyle w:val="a7"/>
              </w:rPr>
            </w:pPr>
          </w:p>
        </w:tc>
      </w:tr>
      <w:tr w:rsidR="00874B27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874B27" w:rsidRDefault="00874B27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74B27" w:rsidRPr="00D15B1E" w:rsidRDefault="00874B27" w:rsidP="00AD14A4">
            <w:pPr>
              <w:rPr>
                <w:rStyle w:val="a7"/>
              </w:rPr>
            </w:pPr>
          </w:p>
        </w:tc>
      </w:tr>
      <w:tr w:rsidR="00874B27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874B27" w:rsidRDefault="00874B27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74B27" w:rsidRPr="00D15B1E" w:rsidRDefault="00874B27" w:rsidP="00AD14A4">
            <w:pPr>
              <w:rPr>
                <w:rStyle w:val="a7"/>
              </w:rPr>
            </w:pPr>
          </w:p>
        </w:tc>
      </w:tr>
      <w:tr w:rsidR="00874B27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874B27" w:rsidRDefault="00874B27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74B27" w:rsidRPr="00D15B1E" w:rsidRDefault="00874B27" w:rsidP="00AD14A4">
            <w:pPr>
              <w:rPr>
                <w:rStyle w:val="a7"/>
              </w:rPr>
            </w:pPr>
          </w:p>
        </w:tc>
      </w:tr>
      <w:tr w:rsidR="00874B27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874B27" w:rsidRDefault="00874B27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74B27" w:rsidRPr="00D15B1E" w:rsidRDefault="00874B27" w:rsidP="00AD14A4">
            <w:pPr>
              <w:rPr>
                <w:rStyle w:val="a7"/>
              </w:rPr>
            </w:pPr>
          </w:p>
        </w:tc>
      </w:tr>
      <w:tr w:rsidR="00874B27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874B27" w:rsidRDefault="00874B27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74B27" w:rsidRPr="00D15B1E" w:rsidRDefault="00874B27" w:rsidP="00AD14A4">
            <w:pPr>
              <w:rPr>
                <w:rStyle w:val="a7"/>
              </w:rPr>
            </w:pPr>
          </w:p>
        </w:tc>
      </w:tr>
      <w:tr w:rsidR="00874B27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874B27" w:rsidRDefault="00874B27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74B27" w:rsidRPr="00D15B1E" w:rsidRDefault="00874B27" w:rsidP="00AD14A4">
            <w:pPr>
              <w:rPr>
                <w:rStyle w:val="a7"/>
              </w:rPr>
            </w:pPr>
          </w:p>
        </w:tc>
      </w:tr>
      <w:tr w:rsidR="00874B27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874B27" w:rsidRDefault="00874B27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74B27" w:rsidRPr="00D15B1E" w:rsidRDefault="00874B27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874B27" w:rsidRPr="00874B27">
        <w:rPr>
          <w:rStyle w:val="aa"/>
        </w:rPr>
        <w:t xml:space="preserve"> ПК, принтер, сканер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874B27" w:rsidRPr="00874B27">
        <w:rPr>
          <w:rStyle w:val="aa"/>
        </w:rPr>
        <w:t xml:space="preserve"> Канцелярские принадлежности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Default="00776AA2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lastRenderedPageBreak/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E76E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E76E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E76E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E76E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E76E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E76E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E76E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E76E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E76E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E76E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E76E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E76E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E76E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E76E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E76E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E76E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E76E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E76E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E76E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E76E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E76E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E76E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E76E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E76E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DE76E4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E76E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E76E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E76E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E76E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E76E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E76E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E76E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E76E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E76E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E76E4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E76E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E76E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DE76E4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E76E4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E76E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E76E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E76E4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E76E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E76E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DE76E4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DE76E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74B2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74B2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74B2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74B2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74B2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74B2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74B27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DE76E4" w:rsidRPr="00DE76E4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DE76E4" w:rsidRPr="00DE76E4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874B27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874B27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874B27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/>
    <w:p w:rsidR="007E5490" w:rsidRDefault="007E5490" w:rsidP="003C5C39"/>
    <w:p w:rsidR="007E5490" w:rsidRPr="00D15B1E" w:rsidRDefault="007E5490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874B2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874B27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874B27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874B2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874B27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874B27" w:rsidRPr="00874B27" w:rsidTr="00874B2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</w:tr>
      <w:tr w:rsidR="00874B27" w:rsidRPr="00874B27" w:rsidTr="00874B2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(дата)</w:t>
            </w:r>
          </w:p>
        </w:tc>
      </w:tr>
      <w:tr w:rsidR="00874B27" w:rsidRPr="00874B27" w:rsidTr="00874B2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</w:tr>
      <w:tr w:rsidR="00874B27" w:rsidRPr="00874B27" w:rsidTr="00874B2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(дата)</w:t>
            </w:r>
          </w:p>
        </w:tc>
      </w:tr>
      <w:tr w:rsidR="00874B27" w:rsidRPr="00874B27" w:rsidTr="00874B2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</w:tr>
      <w:tr w:rsidR="00874B27" w:rsidRPr="00874B27" w:rsidTr="00874B2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(дата)</w:t>
            </w:r>
          </w:p>
        </w:tc>
      </w:tr>
      <w:tr w:rsidR="00874B27" w:rsidRPr="00874B27" w:rsidTr="00874B2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</w:tr>
      <w:tr w:rsidR="00874B27" w:rsidRPr="00874B27" w:rsidTr="00874B2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(дата)</w:t>
            </w:r>
          </w:p>
        </w:tc>
      </w:tr>
      <w:tr w:rsidR="00874B27" w:rsidRPr="00874B27" w:rsidTr="00874B2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</w:tr>
      <w:tr w:rsidR="00874B27" w:rsidRPr="00874B27" w:rsidTr="00874B2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(дата)</w:t>
            </w:r>
          </w:p>
        </w:tc>
      </w:tr>
      <w:tr w:rsidR="00874B27" w:rsidRPr="00874B27" w:rsidTr="00874B2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</w:tr>
      <w:tr w:rsidR="00874B27" w:rsidRPr="00874B27" w:rsidTr="00874B2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(дата)</w:t>
            </w:r>
          </w:p>
        </w:tc>
      </w:tr>
      <w:tr w:rsidR="00874B27" w:rsidRPr="00874B27" w:rsidTr="00874B2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</w:tr>
      <w:tr w:rsidR="00874B27" w:rsidRPr="00874B27" w:rsidTr="00874B2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DE76E4" w:rsidP="003C5C39">
            <w:pPr>
              <w:pStyle w:val="a8"/>
            </w:pPr>
            <w:r>
              <w:t>18.02.2022</w:t>
            </w:r>
          </w:p>
        </w:tc>
      </w:tr>
      <w:tr w:rsidR="00EF07A3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3C5C39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</w:pPr>
            <w:r w:rsidRPr="00F8598E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  <w:r w:rsidRPr="00F8598E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DE76E4" w:rsidP="00EF07A3">
            <w:pPr>
              <w:pStyle w:val="a8"/>
            </w:pPr>
            <w:r>
              <w:t>18.02.2022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874B2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874B2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874B27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874B27" w:rsidRPr="00874B27" w:rsidTr="00874B2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</w:tr>
      <w:tr w:rsidR="00874B27" w:rsidRPr="00874B27" w:rsidTr="00874B2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74B27" w:rsidRPr="00874B27" w:rsidRDefault="00874B27" w:rsidP="00EF07A3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(дата)</w:t>
            </w:r>
          </w:p>
        </w:tc>
      </w:tr>
      <w:tr w:rsidR="00874B27" w:rsidRPr="00874B27" w:rsidTr="00874B2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</w:tr>
      <w:tr w:rsidR="00874B27" w:rsidRPr="00874B27" w:rsidTr="00874B2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74B27" w:rsidRPr="00874B27" w:rsidRDefault="00874B27" w:rsidP="00EF07A3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(дата)</w:t>
            </w:r>
          </w:p>
        </w:tc>
      </w:tr>
      <w:tr w:rsidR="00874B27" w:rsidRPr="00874B27" w:rsidTr="00874B2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</w:tr>
      <w:tr w:rsidR="00874B27" w:rsidRPr="00874B27" w:rsidTr="00874B2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74B27" w:rsidRPr="00874B27" w:rsidRDefault="00874B27" w:rsidP="00EF07A3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(дата)</w:t>
            </w:r>
          </w:p>
        </w:tc>
      </w:tr>
      <w:tr w:rsidR="00874B27" w:rsidRPr="00874B27" w:rsidTr="00874B2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</w:tr>
      <w:tr w:rsidR="00874B27" w:rsidRPr="00874B27" w:rsidTr="00874B2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74B27" w:rsidRPr="00874B27" w:rsidRDefault="00874B27" w:rsidP="00EF07A3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(дата)</w:t>
            </w:r>
          </w:p>
        </w:tc>
      </w:tr>
      <w:tr w:rsidR="00874B27" w:rsidRPr="00874B27" w:rsidTr="00874B2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</w:tr>
      <w:tr w:rsidR="00874B27" w:rsidRPr="00874B27" w:rsidTr="00874B2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74B27" w:rsidRPr="00874B27" w:rsidRDefault="00874B27" w:rsidP="00EF07A3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(дата)</w:t>
            </w:r>
          </w:p>
        </w:tc>
      </w:tr>
      <w:tr w:rsidR="00874B27" w:rsidRPr="00874B27" w:rsidTr="00874B2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</w:tr>
      <w:tr w:rsidR="00874B27" w:rsidRPr="00874B27" w:rsidTr="00874B2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74B27" w:rsidRPr="00874B27" w:rsidRDefault="00874B27" w:rsidP="00EF07A3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(дата)</w:t>
            </w:r>
          </w:p>
        </w:tc>
      </w:tr>
      <w:tr w:rsidR="00874B27" w:rsidRPr="00874B27" w:rsidTr="00874B2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</w:tr>
      <w:tr w:rsidR="00874B27" w:rsidRPr="00874B27" w:rsidTr="00874B2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74B27" w:rsidRPr="00874B27" w:rsidRDefault="00874B27" w:rsidP="00EF07A3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(дата)</w:t>
            </w:r>
          </w:p>
        </w:tc>
      </w:tr>
      <w:tr w:rsidR="00874B27" w:rsidRPr="00874B27" w:rsidTr="00874B2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</w:tr>
      <w:tr w:rsidR="00874B27" w:rsidRPr="00874B27" w:rsidTr="00874B2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74B27" w:rsidRPr="00874B27" w:rsidRDefault="00874B27" w:rsidP="00EF07A3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(дата)</w:t>
            </w:r>
          </w:p>
        </w:tc>
      </w:tr>
      <w:tr w:rsidR="00874B27" w:rsidRPr="00874B27" w:rsidTr="00874B2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</w:tr>
      <w:tr w:rsidR="00874B27" w:rsidRPr="00874B27" w:rsidTr="00874B2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74B27" w:rsidRPr="00874B27" w:rsidRDefault="00874B27" w:rsidP="00EF07A3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(дата)</w:t>
            </w:r>
          </w:p>
        </w:tc>
      </w:tr>
      <w:tr w:rsidR="00874B27" w:rsidRPr="00874B27" w:rsidTr="00874B2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</w:tr>
      <w:tr w:rsidR="00874B27" w:rsidRPr="00874B27" w:rsidTr="00874B2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74B27" w:rsidRPr="00874B27" w:rsidRDefault="00874B27" w:rsidP="00EF07A3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(дата)</w:t>
            </w:r>
          </w:p>
        </w:tc>
      </w:tr>
      <w:tr w:rsidR="00874B27" w:rsidRPr="00874B27" w:rsidTr="00874B2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</w:tr>
      <w:tr w:rsidR="00874B27" w:rsidRPr="00874B27" w:rsidTr="00874B2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74B27" w:rsidRPr="00874B27" w:rsidRDefault="00874B27" w:rsidP="00EF07A3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(дата)</w:t>
            </w:r>
          </w:p>
        </w:tc>
      </w:tr>
      <w:tr w:rsidR="00874B27" w:rsidRPr="00874B27" w:rsidTr="00874B2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4B27" w:rsidRPr="00874B27" w:rsidRDefault="00874B27" w:rsidP="004E51DC">
            <w:pPr>
              <w:pStyle w:val="a8"/>
            </w:pPr>
          </w:p>
        </w:tc>
      </w:tr>
      <w:tr w:rsidR="00874B27" w:rsidRPr="00874B27" w:rsidTr="00874B2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74B27" w:rsidRPr="00874B27" w:rsidRDefault="00874B27" w:rsidP="00EF07A3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74B27" w:rsidRPr="00874B27" w:rsidRDefault="00874B27" w:rsidP="004E51DC">
            <w:pPr>
              <w:pStyle w:val="a8"/>
              <w:rPr>
                <w:vertAlign w:val="superscript"/>
              </w:rPr>
            </w:pPr>
            <w:r w:rsidRPr="00874B27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90" w:rsidRDefault="007E5490" w:rsidP="0076042D">
      <w:pPr>
        <w:pStyle w:val="a9"/>
      </w:pPr>
      <w:r>
        <w:separator/>
      </w:r>
    </w:p>
  </w:endnote>
  <w:endnote w:type="continuationSeparator" w:id="0">
    <w:p w:rsidR="007E5490" w:rsidRDefault="007E549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874B2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60/2307-21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DE76E4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DE76E4" w:rsidRPr="00DE76E4">
            <w:rPr>
              <w:rStyle w:val="ad"/>
              <w:noProof/>
              <w:sz w:val="20"/>
            </w:rPr>
            <w:t>4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90" w:rsidRDefault="007E5490" w:rsidP="0076042D">
      <w:pPr>
        <w:pStyle w:val="a9"/>
      </w:pPr>
      <w:r>
        <w:separator/>
      </w:r>
    </w:p>
  </w:footnote>
  <w:footnote w:type="continuationSeparator" w:id="0">
    <w:p w:rsidR="007E5490" w:rsidRDefault="007E549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2;  60/2307-21, 61/2307-21А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Педагогический персонал  (не осуществляющий учебный процесс)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25481 "/>
    <w:docVar w:name="codeok " w:val="    "/>
    <w:docVar w:name="col18" w:val=" 0 "/>
    <w:docVar w:name="colanal" w:val="  Отсутствуют"/>
    <w:docVar w:name="colrab" w:val=" 3 "/>
    <w:docVar w:name="colrab_anal" w:val=" 6 "/>
    <w:docVar w:name="colraball" w:val="    "/>
    <w:docVar w:name="colwom" w:val=" 3 "/>
    <w:docVar w:name="D_dog" w:val=" "/>
    <w:docVar w:name="D_prikaz" w:val=" "/>
    <w:docVar w:name="dop_info" w:val="   "/>
    <w:docVar w:name="dop_src" w:val="- отсутствуют;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60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60/2307-21 "/>
    <w:docVar w:name="oborud" w:val=" ПК, принтер, сканер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B480FD085DD74ACD98CA8A32C8407FE6"/>
    <w:docVar w:name="rm_id" w:val="6705"/>
    <w:docVar w:name="rm_name" w:val="                                          "/>
    <w:docVar w:name="rm_number" w:val=" 60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32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7E5490"/>
    <w:rsid w:val="000024F1"/>
    <w:rsid w:val="00017AE9"/>
    <w:rsid w:val="00025683"/>
    <w:rsid w:val="00046815"/>
    <w:rsid w:val="0005566C"/>
    <w:rsid w:val="000860ED"/>
    <w:rsid w:val="000905BE"/>
    <w:rsid w:val="00093DDC"/>
    <w:rsid w:val="000A7A57"/>
    <w:rsid w:val="000D1F5B"/>
    <w:rsid w:val="00110025"/>
    <w:rsid w:val="001429B1"/>
    <w:rsid w:val="00145419"/>
    <w:rsid w:val="001456F8"/>
    <w:rsid w:val="0015635F"/>
    <w:rsid w:val="001607C8"/>
    <w:rsid w:val="00177F3D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92428"/>
    <w:rsid w:val="003B0826"/>
    <w:rsid w:val="003C24DB"/>
    <w:rsid w:val="003C5C39"/>
    <w:rsid w:val="0040104A"/>
    <w:rsid w:val="00402CAC"/>
    <w:rsid w:val="00411125"/>
    <w:rsid w:val="004205DB"/>
    <w:rsid w:val="00444410"/>
    <w:rsid w:val="00481C22"/>
    <w:rsid w:val="00494C94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C3DCB"/>
    <w:rsid w:val="005D6DFE"/>
    <w:rsid w:val="005F6B08"/>
    <w:rsid w:val="00632974"/>
    <w:rsid w:val="00635CD3"/>
    <w:rsid w:val="00676220"/>
    <w:rsid w:val="0069682B"/>
    <w:rsid w:val="00696AD2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7E5490"/>
    <w:rsid w:val="00835248"/>
    <w:rsid w:val="00874B27"/>
    <w:rsid w:val="00883461"/>
    <w:rsid w:val="008E68DE"/>
    <w:rsid w:val="008E70C1"/>
    <w:rsid w:val="0090588D"/>
    <w:rsid w:val="0092778A"/>
    <w:rsid w:val="00967790"/>
    <w:rsid w:val="0098630F"/>
    <w:rsid w:val="009B024D"/>
    <w:rsid w:val="009B3577"/>
    <w:rsid w:val="009D30DB"/>
    <w:rsid w:val="00A100AB"/>
    <w:rsid w:val="00A12349"/>
    <w:rsid w:val="00A204F5"/>
    <w:rsid w:val="00A46928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0E37"/>
    <w:rsid w:val="00B04F25"/>
    <w:rsid w:val="00BA30DE"/>
    <w:rsid w:val="00BA5029"/>
    <w:rsid w:val="00BC2F3C"/>
    <w:rsid w:val="00BC4FC6"/>
    <w:rsid w:val="00BC7984"/>
    <w:rsid w:val="00C02721"/>
    <w:rsid w:val="00C03F4A"/>
    <w:rsid w:val="00C2076F"/>
    <w:rsid w:val="00C34C89"/>
    <w:rsid w:val="00C51624"/>
    <w:rsid w:val="00CB0141"/>
    <w:rsid w:val="00CE3307"/>
    <w:rsid w:val="00D15B1E"/>
    <w:rsid w:val="00D54969"/>
    <w:rsid w:val="00D76DF8"/>
    <w:rsid w:val="00DB1272"/>
    <w:rsid w:val="00DB5302"/>
    <w:rsid w:val="00DD6B1F"/>
    <w:rsid w:val="00DE76E4"/>
    <w:rsid w:val="00E124F4"/>
    <w:rsid w:val="00E36337"/>
    <w:rsid w:val="00E3784F"/>
    <w:rsid w:val="00E43EDA"/>
    <w:rsid w:val="00EB72AD"/>
    <w:rsid w:val="00EC37A1"/>
    <w:rsid w:val="00EF07A3"/>
    <w:rsid w:val="00EF3DC4"/>
    <w:rsid w:val="00F13F9A"/>
    <w:rsid w:val="00F15977"/>
    <w:rsid w:val="00F31AF6"/>
    <w:rsid w:val="00F42313"/>
    <w:rsid w:val="00F4249F"/>
    <w:rsid w:val="00F60342"/>
    <w:rsid w:val="00F76072"/>
    <w:rsid w:val="00F80CCA"/>
    <w:rsid w:val="00F8598E"/>
    <w:rsid w:val="00FA72EC"/>
    <w:rsid w:val="00FB001B"/>
    <w:rsid w:val="00FB24BF"/>
    <w:rsid w:val="00FD0BA7"/>
    <w:rsid w:val="00FD2BA8"/>
    <w:rsid w:val="00FE21DE"/>
    <w:rsid w:val="00FF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1</TotalTime>
  <Pages>4</Pages>
  <Words>950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7</cp:revision>
  <dcterms:created xsi:type="dcterms:W3CDTF">2022-02-17T02:29:00Z</dcterms:created>
  <dcterms:modified xsi:type="dcterms:W3CDTF">2022-02-18T08:23:00Z</dcterms:modified>
</cp:coreProperties>
</file>